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4DEAA7A5"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w:t>
      </w:r>
      <w:r w:rsidR="006F26F0">
        <w:rPr>
          <w:rFonts w:cs="Arial"/>
          <w:b/>
          <w:sz w:val="28"/>
          <w:szCs w:val="28"/>
        </w:rPr>
        <w:t>1122</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Agenda Item:</w:t>
      </w:r>
      <w:r>
        <w:tab/>
      </w:r>
      <w:r w:rsidR="00CF0500">
        <w:t>16.1</w:t>
      </w:r>
    </w:p>
    <w:p w14:paraId="6A0057C7" w14:textId="1D8FA7BA" w:rsidR="006F0FFF" w:rsidRDefault="006F0FFF" w:rsidP="006F0FFF">
      <w:pPr>
        <w:pStyle w:val="3GPPheader"/>
      </w:pPr>
      <w:r>
        <w:t>Source:</w:t>
      </w:r>
      <w:r>
        <w:tab/>
      </w:r>
      <w:r w:rsidR="00C72CD8">
        <w:t>T-Mobile</w:t>
      </w:r>
      <w:r w:rsidR="004E0BF9">
        <w:t xml:space="preserve"> USA</w:t>
      </w:r>
      <w:r w:rsidR="00C72CD8">
        <w:t>,</w:t>
      </w:r>
      <w:r w:rsidR="004E0BF9">
        <w:t xml:space="preserve"> AT&amp;T</w:t>
      </w:r>
      <w:r w:rsidR="00D22757">
        <w:t>,</w:t>
      </w:r>
      <w:r w:rsidR="00C72CD8">
        <w:t xml:space="preserve"> Ericsson, Nokia</w:t>
      </w:r>
      <w:r w:rsidR="005E6D92">
        <w:t xml:space="preserve">, </w:t>
      </w:r>
    </w:p>
    <w:p w14:paraId="2A34585E" w14:textId="18E6B10C" w:rsidR="006F0FFF" w:rsidRDefault="006F0FFF" w:rsidP="006F0FFF">
      <w:pPr>
        <w:pStyle w:val="3GPPheader"/>
      </w:pPr>
      <w:r>
        <w:t>Title:</w:t>
      </w:r>
      <w:r>
        <w:tab/>
      </w:r>
      <w:r w:rsidR="002159CA">
        <w:rPr>
          <w:bCs/>
        </w:rPr>
        <w:t>On support of Vo</w:t>
      </w:r>
      <w:r w:rsidR="00642446">
        <w:rPr>
          <w:bCs/>
        </w:rPr>
        <w:t xml:space="preserve">ice in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43FCB0D2" w14:textId="39BBA42F" w:rsidR="00213DA3" w:rsidRPr="009E4AD6" w:rsidRDefault="00213DA3" w:rsidP="00213DA3">
      <w:pPr>
        <w:rPr>
          <w:iCs/>
        </w:rPr>
      </w:pPr>
      <w:r w:rsidRPr="009E4AD6">
        <w:rPr>
          <w:iCs/>
        </w:rPr>
        <w:t xml:space="preserve">Voice services have been a part of wireless telecom since its earliest days of commercial operation. It could be said to be the ‘killer app’ of all the services that have been offered. We know that humans are verbal creatures and while </w:t>
      </w:r>
      <w:r w:rsidR="006F26F0" w:rsidRPr="009E4AD6">
        <w:rPr>
          <w:iCs/>
        </w:rPr>
        <w:t>adding</w:t>
      </w:r>
      <w:r w:rsidRPr="009E4AD6">
        <w:rPr>
          <w:iCs/>
        </w:rPr>
        <w:t xml:space="preserve"> services such as texting, email, etc. have become a big part of our lives, voice is still the way we are able to quickly communicate with other people. Basic voice service will continue to be a part of any mobile telecom offering for the foreseeable future. Humanity is not diverting from verbal communication so no matter what new features a next generation transport service may offer, voice </w:t>
      </w:r>
      <w:r w:rsidR="006F26F0" w:rsidRPr="009E4AD6">
        <w:rPr>
          <w:iCs/>
        </w:rPr>
        <w:t>must</w:t>
      </w:r>
      <w:r w:rsidRPr="009E4AD6">
        <w:rPr>
          <w:iCs/>
        </w:rPr>
        <w:t xml:space="preserve"> be included.  How voice will be offered in the next generation is worth </w:t>
      </w:r>
      <w:r w:rsidR="006F26F0" w:rsidRPr="009E4AD6">
        <w:rPr>
          <w:iCs/>
        </w:rPr>
        <w:t>serious</w:t>
      </w:r>
      <w:r w:rsidRPr="009E4AD6">
        <w:rPr>
          <w:iCs/>
        </w:rPr>
        <w:t xml:space="preserve"> discussion. One expects that there will be more voice services, </w:t>
      </w:r>
      <w:r w:rsidR="006F26F0" w:rsidRPr="009E4AD6">
        <w:rPr>
          <w:iCs/>
        </w:rPr>
        <w:t>possibly</w:t>
      </w:r>
      <w:r w:rsidRPr="009E4AD6">
        <w:rPr>
          <w:iCs/>
        </w:rPr>
        <w:t xml:space="preserve"> bundled with OTT application as well as carrier grade voice over the main air interface. That </w:t>
      </w:r>
      <w:r w:rsidR="006F26F0" w:rsidRPr="009E4AD6">
        <w:rPr>
          <w:iCs/>
        </w:rPr>
        <w:t>car</w:t>
      </w:r>
      <w:r w:rsidR="006F26F0">
        <w:rPr>
          <w:iCs/>
        </w:rPr>
        <w:t>rie</w:t>
      </w:r>
      <w:r w:rsidR="006F26F0" w:rsidRPr="009E4AD6">
        <w:rPr>
          <w:iCs/>
        </w:rPr>
        <w:t>r-grade</w:t>
      </w:r>
      <w:r w:rsidRPr="009E4AD6">
        <w:rPr>
          <w:iCs/>
        </w:rPr>
        <w:t xml:space="preserve"> service along with all its regulatory encumbrances needs to be a part of the basic feature set in any new generation of telecom technology. It is critical that on the day the Next Generation Launches (6G) that carrier grade, standalone voice be a part of that release. That also will require E911/location, LI, other voice regulatory requirements, and lastly ID security be part of that feature. </w:t>
      </w:r>
    </w:p>
    <w:p w14:paraId="5AFAE3F6" w14:textId="77777777" w:rsidR="006F0FFF" w:rsidRDefault="006F0FFF" w:rsidP="00FE184E">
      <w:pPr>
        <w:pStyle w:val="Heading1"/>
      </w:pPr>
      <w:r>
        <w:t>2</w:t>
      </w:r>
      <w:r>
        <w:tab/>
        <w:t>Discussion</w:t>
      </w:r>
    </w:p>
    <w:p w14:paraId="3A4FF09F" w14:textId="77777777" w:rsidR="00D04991" w:rsidRDefault="00D04991" w:rsidP="00D04991">
      <w:pPr>
        <w:rPr>
          <w:iCs/>
        </w:rPr>
      </w:pPr>
      <w:r w:rsidRPr="009E4AD6">
        <w:rPr>
          <w:iCs/>
        </w:rPr>
        <w:t xml:space="preserve">This is the most basic of voice service, not dissimilar to what has been offered since </w:t>
      </w:r>
      <w:r>
        <w:rPr>
          <w:iCs/>
        </w:rPr>
        <w:t>analogue mobile networks launched</w:t>
      </w:r>
      <w:r w:rsidRPr="009E4AD6">
        <w:rPr>
          <w:iCs/>
        </w:rPr>
        <w:t xml:space="preserve">. This service is expected to be a generic VoIP service </w:t>
      </w:r>
      <w:r>
        <w:rPr>
          <w:iCs/>
        </w:rPr>
        <w:t>similar to</w:t>
      </w:r>
      <w:r w:rsidRPr="009E4AD6">
        <w:rPr>
          <w:iCs/>
        </w:rPr>
        <w:t xml:space="preserve"> VoLTE or </w:t>
      </w:r>
      <w:proofErr w:type="spellStart"/>
      <w:r w:rsidRPr="009E4AD6">
        <w:rPr>
          <w:iCs/>
        </w:rPr>
        <w:t>VoNR</w:t>
      </w:r>
      <w:proofErr w:type="spellEnd"/>
      <w:r>
        <w:rPr>
          <w:iCs/>
        </w:rPr>
        <w:t xml:space="preserve"> used currently</w:t>
      </w:r>
      <w:r w:rsidRPr="009E4AD6">
        <w:rPr>
          <w:iCs/>
        </w:rPr>
        <w:t>. It needs to support E911 and other legacy regulatory features. It needs to have inherent security to prevent robocalling and must work with wireline voice</w:t>
      </w:r>
      <w:r>
        <w:rPr>
          <w:iCs/>
        </w:rPr>
        <w:t>, and other mobile networks</w:t>
      </w:r>
      <w:r w:rsidRPr="009E4AD6">
        <w:rPr>
          <w:iCs/>
        </w:rPr>
        <w:t>. Roaming into other networks can offer some additional challenges but those too must be met. Fallback to a previous generation or technology is not desirable nor should it be the primary method that a voice or emergency call is made. This service needs to be native to the 6G technology/network.</w:t>
      </w:r>
    </w:p>
    <w:p w14:paraId="27CEE5FF" w14:textId="77777777" w:rsidR="00D04991" w:rsidRDefault="00D04991" w:rsidP="00D04991">
      <w:pPr>
        <w:rPr>
          <w:iCs/>
        </w:rPr>
      </w:pPr>
      <w:r w:rsidRPr="00A4770C">
        <w:rPr>
          <w:iCs/>
        </w:rPr>
        <w:t xml:space="preserve">In order to evolve voice communications from VoLTE and </w:t>
      </w:r>
      <w:proofErr w:type="spellStart"/>
      <w:r w:rsidRPr="00A4770C">
        <w:rPr>
          <w:iCs/>
        </w:rPr>
        <w:t>VoNR</w:t>
      </w:r>
      <w:proofErr w:type="spellEnd"/>
      <w:r w:rsidRPr="00A4770C">
        <w:rPr>
          <w:iCs/>
        </w:rPr>
        <w:t>, which is currently the de facto standard for voice communications and voice roaming</w:t>
      </w:r>
      <w:r>
        <w:rPr>
          <w:iCs/>
        </w:rPr>
        <w:t>, it is imperative that any new technology for 6G fully support VoIP on 6G from Day 1. That voice offering must include all of the regulatory needed capabilities in order for a 6G system to be deployed without having callers required to fallback to previous generations of technology for a simple voice call.</w:t>
      </w:r>
    </w:p>
    <w:p w14:paraId="475A2022" w14:textId="77777777" w:rsidR="00D04991" w:rsidRPr="00D04991" w:rsidRDefault="00D04991" w:rsidP="00D04991">
      <w:pPr>
        <w:rPr>
          <w:rFonts w:cs="Arial"/>
          <w:iCs/>
        </w:rPr>
      </w:pPr>
      <w:r w:rsidRPr="00D04991">
        <w:rPr>
          <w:rFonts w:cs="Arial"/>
          <w:iCs/>
        </w:rPr>
        <w:t xml:space="preserve">3GPP needs to understand </w:t>
      </w:r>
    </w:p>
    <w:p w14:paraId="4B04CE90"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which technical requirements for new voice-oriented services need to be defined</w:t>
      </w:r>
    </w:p>
    <w:p w14:paraId="12753FE2"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analyse in detail the limitations of the existing technology to deliver these voice services including how voice coverage may differ from data coverage</w:t>
      </w:r>
    </w:p>
    <w:p w14:paraId="37208536" w14:textId="77777777" w:rsidR="00D04991" w:rsidRPr="00D04991" w:rsidRDefault="00D04991" w:rsidP="00D04991">
      <w:pPr>
        <w:pStyle w:val="ListParagraph"/>
        <w:numPr>
          <w:ilvl w:val="0"/>
          <w:numId w:val="11"/>
        </w:numPr>
        <w:rPr>
          <w:rFonts w:ascii="Arial" w:hAnsi="Arial" w:cs="Arial"/>
          <w:iCs/>
        </w:rPr>
      </w:pPr>
      <w:r w:rsidRPr="00D04991">
        <w:rPr>
          <w:rFonts w:ascii="Arial" w:hAnsi="Arial" w:cs="Arial"/>
          <w:iCs/>
        </w:rPr>
        <w:t>And ensure that native voice, on Day 1, meets all local regulatory needs as a standalone service.</w:t>
      </w:r>
    </w:p>
    <w:p w14:paraId="154760A1" w14:textId="77777777" w:rsidR="00D04991" w:rsidRDefault="00D04991" w:rsidP="00D04991">
      <w:pPr>
        <w:pStyle w:val="ListParagraph"/>
        <w:rPr>
          <w:iCs/>
        </w:rPr>
      </w:pP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1E6C7418" w14:textId="77777777" w:rsidR="004F18F6" w:rsidRPr="000712A3" w:rsidRDefault="004F18F6" w:rsidP="004F18F6">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lang w:eastAsia="zh-CN"/>
        </w:rPr>
        <w:t>Voice in 6G</w:t>
      </w:r>
    </w:p>
    <w:p w14:paraId="41AE8733" w14:textId="77777777" w:rsidR="004F18F6" w:rsidRPr="00B1265C" w:rsidRDefault="004F18F6" w:rsidP="004F18F6">
      <w:pPr>
        <w:rPr>
          <w:rFonts w:ascii="Times New Roman" w:hAnsi="Times New Roman" w:cs="Times New Roman"/>
          <w:iCs/>
        </w:rPr>
      </w:pPr>
      <w:r w:rsidRPr="00B1265C">
        <w:rPr>
          <w:rFonts w:ascii="Times New Roman" w:hAnsi="Times New Roman" w:cs="Times New Roman"/>
          <w:iCs/>
        </w:rPr>
        <w:t>The 6GR and 6G RAN architecture shall support Voice in 6G with the necessary support to ensure that</w:t>
      </w:r>
      <w:r>
        <w:rPr>
          <w:rFonts w:ascii="Times New Roman" w:hAnsi="Times New Roman" w:cs="Times New Roman"/>
          <w:iCs/>
        </w:rPr>
        <w:t xml:space="preserve"> emergency services like emergency</w:t>
      </w:r>
      <w:r w:rsidRPr="00B1265C">
        <w:rPr>
          <w:rFonts w:ascii="Times New Roman" w:hAnsi="Times New Roman" w:cs="Times New Roman"/>
          <w:iCs/>
        </w:rPr>
        <w:t xml:space="preserve"> location service, public warning systems (PWS), and </w:t>
      </w:r>
      <w:r>
        <w:rPr>
          <w:rFonts w:ascii="Times New Roman" w:hAnsi="Times New Roman" w:cs="Times New Roman"/>
          <w:iCs/>
        </w:rPr>
        <w:t xml:space="preserve">Lawful </w:t>
      </w:r>
      <w:r w:rsidRPr="00E92CF1">
        <w:rPr>
          <w:rFonts w:ascii="Times New Roman" w:hAnsi="Times New Roman" w:cs="Times New Roman"/>
          <w:iCs/>
        </w:rPr>
        <w:t xml:space="preserve">Interception </w:t>
      </w:r>
      <w:r>
        <w:rPr>
          <w:rFonts w:ascii="Times New Roman" w:hAnsi="Times New Roman" w:cs="Times New Roman"/>
          <w:iCs/>
        </w:rPr>
        <w:t>(LI)</w:t>
      </w:r>
      <w:r w:rsidRPr="00B1265C">
        <w:rPr>
          <w:rFonts w:ascii="Times New Roman" w:hAnsi="Times New Roman" w:cs="Times New Roman"/>
          <w:iCs/>
        </w:rPr>
        <w:t xml:space="preserve"> are fully supported. </w:t>
      </w:r>
    </w:p>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1D4D7ED2" w:rsidR="0091359B" w:rsidRPr="00E4473C" w:rsidRDefault="0091359B" w:rsidP="00B67DCD">
      <w:r>
        <w:t>I</w:t>
      </w:r>
      <w:r w:rsidR="00167118">
        <w:t>n</w:t>
      </w:r>
      <w:r>
        <w:t xml:space="preserve"> this contribution we propose </w:t>
      </w:r>
      <w:r w:rsidR="006F26F0">
        <w:t>adding</w:t>
      </w:r>
      <w:r>
        <w:t xml:space="preserve"> the </w:t>
      </w:r>
      <w:r w:rsidR="00167118">
        <w:t>text proposal in section 3 to TR 38.914.</w:t>
      </w:r>
    </w:p>
    <w:sectPr w:rsidR="0091359B" w:rsidRPr="00E447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3"/>
  </w:num>
  <w:num w:numId="5" w16cid:durableId="267470053">
    <w:abstractNumId w:val="12"/>
  </w:num>
  <w:num w:numId="6" w16cid:durableId="514197527">
    <w:abstractNumId w:val="5"/>
  </w:num>
  <w:num w:numId="7" w16cid:durableId="542641728">
    <w:abstractNumId w:val="15"/>
  </w:num>
  <w:num w:numId="8" w16cid:durableId="1871213951">
    <w:abstractNumId w:val="11"/>
  </w:num>
  <w:num w:numId="9" w16cid:durableId="869074757">
    <w:abstractNumId w:val="3"/>
  </w:num>
  <w:num w:numId="10" w16cid:durableId="1933195565">
    <w:abstractNumId w:val="4"/>
  </w:num>
  <w:num w:numId="11" w16cid:durableId="375004741">
    <w:abstractNumId w:val="14"/>
  </w:num>
  <w:num w:numId="12" w16cid:durableId="1090197560">
    <w:abstractNumId w:val="10"/>
  </w:num>
  <w:num w:numId="13" w16cid:durableId="225192249">
    <w:abstractNumId w:val="9"/>
  </w:num>
  <w:num w:numId="14" w16cid:durableId="1944143920">
    <w:abstractNumId w:val="1"/>
  </w:num>
  <w:num w:numId="15" w16cid:durableId="2052605283">
    <w:abstractNumId w:val="6"/>
  </w:num>
  <w:num w:numId="16" w16cid:durableId="1838030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38EE"/>
    <w:rsid w:val="00022F28"/>
    <w:rsid w:val="00037584"/>
    <w:rsid w:val="000375F7"/>
    <w:rsid w:val="00076731"/>
    <w:rsid w:val="0007754E"/>
    <w:rsid w:val="00091BDC"/>
    <w:rsid w:val="000C1057"/>
    <w:rsid w:val="0010357A"/>
    <w:rsid w:val="00137DFF"/>
    <w:rsid w:val="0015105D"/>
    <w:rsid w:val="0015231B"/>
    <w:rsid w:val="00167118"/>
    <w:rsid w:val="001838D3"/>
    <w:rsid w:val="001903EF"/>
    <w:rsid w:val="001940B9"/>
    <w:rsid w:val="001A339B"/>
    <w:rsid w:val="001A47A2"/>
    <w:rsid w:val="001A65E1"/>
    <w:rsid w:val="001B49DE"/>
    <w:rsid w:val="001C50C8"/>
    <w:rsid w:val="001D3809"/>
    <w:rsid w:val="00201308"/>
    <w:rsid w:val="00213DA3"/>
    <w:rsid w:val="00213FEE"/>
    <w:rsid w:val="002159CA"/>
    <w:rsid w:val="00217D4B"/>
    <w:rsid w:val="00223CF4"/>
    <w:rsid w:val="00235FC7"/>
    <w:rsid w:val="00241F95"/>
    <w:rsid w:val="00254DE4"/>
    <w:rsid w:val="00270DBD"/>
    <w:rsid w:val="00280E21"/>
    <w:rsid w:val="00291769"/>
    <w:rsid w:val="002D3159"/>
    <w:rsid w:val="002D5519"/>
    <w:rsid w:val="00301E5D"/>
    <w:rsid w:val="003075AD"/>
    <w:rsid w:val="00311237"/>
    <w:rsid w:val="00316280"/>
    <w:rsid w:val="00330F3A"/>
    <w:rsid w:val="00350BCD"/>
    <w:rsid w:val="00362327"/>
    <w:rsid w:val="0036285A"/>
    <w:rsid w:val="003630DB"/>
    <w:rsid w:val="003A59B4"/>
    <w:rsid w:val="003A7106"/>
    <w:rsid w:val="003B235D"/>
    <w:rsid w:val="003B62E6"/>
    <w:rsid w:val="003B6FC1"/>
    <w:rsid w:val="003C05EB"/>
    <w:rsid w:val="003C32C6"/>
    <w:rsid w:val="003D48DA"/>
    <w:rsid w:val="003E46C9"/>
    <w:rsid w:val="00424521"/>
    <w:rsid w:val="00425C2A"/>
    <w:rsid w:val="00444213"/>
    <w:rsid w:val="00452E6C"/>
    <w:rsid w:val="004B35B0"/>
    <w:rsid w:val="004C24C2"/>
    <w:rsid w:val="004E0BF9"/>
    <w:rsid w:val="004E0C79"/>
    <w:rsid w:val="004E0CFE"/>
    <w:rsid w:val="004F18F6"/>
    <w:rsid w:val="00507906"/>
    <w:rsid w:val="005141C5"/>
    <w:rsid w:val="005148A4"/>
    <w:rsid w:val="00514A69"/>
    <w:rsid w:val="0053632D"/>
    <w:rsid w:val="00541536"/>
    <w:rsid w:val="005530CB"/>
    <w:rsid w:val="00567404"/>
    <w:rsid w:val="005839F3"/>
    <w:rsid w:val="005B5E5E"/>
    <w:rsid w:val="005E6D92"/>
    <w:rsid w:val="005F2475"/>
    <w:rsid w:val="005F7788"/>
    <w:rsid w:val="00601CB0"/>
    <w:rsid w:val="006102F4"/>
    <w:rsid w:val="0061339D"/>
    <w:rsid w:val="00642446"/>
    <w:rsid w:val="006543E5"/>
    <w:rsid w:val="006A4471"/>
    <w:rsid w:val="006B1B83"/>
    <w:rsid w:val="006D3AE4"/>
    <w:rsid w:val="006E53DF"/>
    <w:rsid w:val="006F0FFF"/>
    <w:rsid w:val="006F26F0"/>
    <w:rsid w:val="006F419C"/>
    <w:rsid w:val="007427B0"/>
    <w:rsid w:val="00762943"/>
    <w:rsid w:val="00776266"/>
    <w:rsid w:val="00783E11"/>
    <w:rsid w:val="00785848"/>
    <w:rsid w:val="00797164"/>
    <w:rsid w:val="007A6BC3"/>
    <w:rsid w:val="007B464F"/>
    <w:rsid w:val="007B53E2"/>
    <w:rsid w:val="007E1A41"/>
    <w:rsid w:val="007F319D"/>
    <w:rsid w:val="008057A0"/>
    <w:rsid w:val="0081144B"/>
    <w:rsid w:val="008225CA"/>
    <w:rsid w:val="00823810"/>
    <w:rsid w:val="008251A8"/>
    <w:rsid w:val="00837761"/>
    <w:rsid w:val="0084155A"/>
    <w:rsid w:val="008751D0"/>
    <w:rsid w:val="008817F9"/>
    <w:rsid w:val="00892A4F"/>
    <w:rsid w:val="008C53C8"/>
    <w:rsid w:val="008C5BCB"/>
    <w:rsid w:val="008F69B5"/>
    <w:rsid w:val="0091359B"/>
    <w:rsid w:val="009344EB"/>
    <w:rsid w:val="00935F2A"/>
    <w:rsid w:val="00980FE5"/>
    <w:rsid w:val="009833C1"/>
    <w:rsid w:val="009A66DF"/>
    <w:rsid w:val="009E4AD6"/>
    <w:rsid w:val="00A35F66"/>
    <w:rsid w:val="00A4770C"/>
    <w:rsid w:val="00A51115"/>
    <w:rsid w:val="00A62563"/>
    <w:rsid w:val="00A740B5"/>
    <w:rsid w:val="00A7646D"/>
    <w:rsid w:val="00A80532"/>
    <w:rsid w:val="00A907EB"/>
    <w:rsid w:val="00A94E15"/>
    <w:rsid w:val="00A966B2"/>
    <w:rsid w:val="00AA22E0"/>
    <w:rsid w:val="00AA69D2"/>
    <w:rsid w:val="00AC3262"/>
    <w:rsid w:val="00AC4974"/>
    <w:rsid w:val="00AC6543"/>
    <w:rsid w:val="00AD3C7A"/>
    <w:rsid w:val="00AE7AD9"/>
    <w:rsid w:val="00B1265C"/>
    <w:rsid w:val="00B14F58"/>
    <w:rsid w:val="00B303A8"/>
    <w:rsid w:val="00B67DCD"/>
    <w:rsid w:val="00BA6F8E"/>
    <w:rsid w:val="00BF6457"/>
    <w:rsid w:val="00C02486"/>
    <w:rsid w:val="00C03CD2"/>
    <w:rsid w:val="00C168AE"/>
    <w:rsid w:val="00C34E1C"/>
    <w:rsid w:val="00C72CD8"/>
    <w:rsid w:val="00C80737"/>
    <w:rsid w:val="00C82737"/>
    <w:rsid w:val="00CB589B"/>
    <w:rsid w:val="00CD5EDC"/>
    <w:rsid w:val="00CE063B"/>
    <w:rsid w:val="00CF0500"/>
    <w:rsid w:val="00CF481A"/>
    <w:rsid w:val="00D04991"/>
    <w:rsid w:val="00D22757"/>
    <w:rsid w:val="00D74DF0"/>
    <w:rsid w:val="00D80FE4"/>
    <w:rsid w:val="00DA51A6"/>
    <w:rsid w:val="00DE54C2"/>
    <w:rsid w:val="00E05767"/>
    <w:rsid w:val="00E05C24"/>
    <w:rsid w:val="00E40540"/>
    <w:rsid w:val="00E4473C"/>
    <w:rsid w:val="00E46F02"/>
    <w:rsid w:val="00E528AF"/>
    <w:rsid w:val="00E55DAE"/>
    <w:rsid w:val="00E83EE8"/>
    <w:rsid w:val="00E92CF1"/>
    <w:rsid w:val="00EA001C"/>
    <w:rsid w:val="00EA44E7"/>
    <w:rsid w:val="00EA6953"/>
    <w:rsid w:val="00EB0B04"/>
    <w:rsid w:val="00EC6081"/>
    <w:rsid w:val="00F12A80"/>
    <w:rsid w:val="00F73498"/>
    <w:rsid w:val="00F77184"/>
    <w:rsid w:val="00FA1E96"/>
    <w:rsid w:val="00FA5EFB"/>
    <w:rsid w:val="00FB58FA"/>
    <w:rsid w:val="00FC62F2"/>
    <w:rsid w:val="00FD76CF"/>
    <w:rsid w:val="00FE184E"/>
    <w:rsid w:val="00FE1FAB"/>
    <w:rsid w:val="00FF0E04"/>
    <w:rsid w:val="49E36C08"/>
    <w:rsid w:val="4A79EE66"/>
    <w:rsid w:val="583E020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29E7E4B0-8C4F-4FD4-B279-14F54998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B8908-6815-47F1-9BB8-7D8EA4872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3</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9</cp:revision>
  <dcterms:created xsi:type="dcterms:W3CDTF">2025-05-12T07:33:00Z</dcterms:created>
  <dcterms:modified xsi:type="dcterms:W3CDTF">2025-05-30T15:04:00Z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_dlc_DocIdItemGuid">
    <vt:lpwstr>6c5ad64e-7a9c-4dad-b97d-fd0669346de2</vt:lpwstr>
  </property>
</Properties>
</file>